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6676" w:rsidRDefault="00B16676" w:rsidP="006D115B">
      <w:pPr>
        <w:spacing w:after="0" w:line="240" w:lineRule="auto"/>
        <w:jc w:val="right"/>
      </w:pPr>
      <w:r>
        <w:t>Приложение №8</w:t>
      </w:r>
    </w:p>
    <w:p w:rsidR="00B16676" w:rsidRDefault="00B16676" w:rsidP="006D115B">
      <w:pPr>
        <w:spacing w:after="0" w:line="240" w:lineRule="auto"/>
        <w:jc w:val="right"/>
      </w:pPr>
      <w:r>
        <w:t xml:space="preserve">к постановлению администрации муниципального района </w:t>
      </w:r>
    </w:p>
    <w:p w:rsidR="00B16676" w:rsidRDefault="00B16676" w:rsidP="006D115B">
      <w:pPr>
        <w:spacing w:after="0" w:line="240" w:lineRule="auto"/>
        <w:jc w:val="right"/>
      </w:pPr>
      <w:r>
        <w:t xml:space="preserve">27 декабря </w:t>
      </w:r>
      <w:smartTag w:uri="urn:schemas-microsoft-com:office:smarttags" w:element="metricconverter">
        <w:smartTagPr>
          <w:attr w:name="ProductID" w:val="2024 г"/>
        </w:smartTagPr>
        <w:r>
          <w:t>2024 г</w:t>
        </w:r>
      </w:smartTag>
      <w:r>
        <w:t>. № 239</w:t>
      </w:r>
    </w:p>
    <w:p w:rsidR="00B16676" w:rsidRDefault="00B16676" w:rsidP="006D115B">
      <w:pPr>
        <w:spacing w:after="0" w:line="240" w:lineRule="auto"/>
        <w:jc w:val="right"/>
      </w:pPr>
    </w:p>
    <w:p w:rsidR="00B16676" w:rsidRDefault="00B16676" w:rsidP="006D115B">
      <w:pPr>
        <w:spacing w:after="0" w:line="240" w:lineRule="auto"/>
        <w:jc w:val="center"/>
      </w:pPr>
      <w:r>
        <w:t>Графическая схема размещения НТО на территории МО «Качугский район» по адресу:</w:t>
      </w:r>
    </w:p>
    <w:p w:rsidR="00B16676" w:rsidRDefault="00B16676" w:rsidP="006D115B">
      <w:pPr>
        <w:spacing w:after="0" w:line="240" w:lineRule="auto"/>
        <w:jc w:val="center"/>
      </w:pPr>
      <w:r>
        <w:t>Площадка на ул. Космической в р.п. Качуг, возле территории МКОУ Качугская СОШ №1</w:t>
      </w:r>
    </w:p>
    <w:p w:rsidR="00B16676" w:rsidRDefault="00B16676"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7" o:spid="_x0000_i1025" type="#_x0000_t75" style="width:492pt;height:389.25pt;visibility:visible">
            <v:imagedata r:id="rId4" o:title=""/>
          </v:shape>
        </w:pict>
      </w:r>
    </w:p>
    <w:p w:rsidR="00B16676" w:rsidRDefault="00B16676" w:rsidP="00886DDA"/>
    <w:p w:rsidR="00B16676" w:rsidRPr="00886DDA" w:rsidRDefault="00B16676" w:rsidP="00886DDA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886DDA">
        <w:rPr>
          <w:rFonts w:ascii="Times New Roman" w:hAnsi="Times New Roman"/>
          <w:b/>
          <w:sz w:val="28"/>
          <w:szCs w:val="28"/>
          <w:lang w:eastAsia="ru-RU"/>
        </w:rPr>
        <w:t>Система координат – МСК-38, зона - 4</w:t>
      </w:r>
    </w:p>
    <w:tbl>
      <w:tblPr>
        <w:tblpPr w:leftFromText="180" w:rightFromText="180" w:vertAnchor="page" w:horzAnchor="margin" w:tblpY="1101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817"/>
        <w:gridCol w:w="2693"/>
        <w:gridCol w:w="2977"/>
      </w:tblGrid>
      <w:tr w:rsidR="00B16676" w:rsidRPr="00F528A7" w:rsidTr="008D3E58">
        <w:tc>
          <w:tcPr>
            <w:tcW w:w="8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6676" w:rsidRPr="007F376A" w:rsidRDefault="00B16676" w:rsidP="008D3E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6676" w:rsidRPr="00F528A7" w:rsidRDefault="00B16676" w:rsidP="008D3E5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8A7">
              <w:rPr>
                <w:rFonts w:ascii="Times New Roman" w:hAnsi="Times New Roman"/>
                <w:sz w:val="28"/>
                <w:szCs w:val="28"/>
              </w:rPr>
              <w:t>X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16676" w:rsidRPr="00F528A7" w:rsidRDefault="00B16676" w:rsidP="008D3E5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8A7">
              <w:rPr>
                <w:rFonts w:ascii="Times New Roman" w:hAnsi="Times New Roman"/>
                <w:sz w:val="28"/>
                <w:szCs w:val="28"/>
              </w:rPr>
              <w:t>Y</w:t>
            </w:r>
          </w:p>
        </w:tc>
      </w:tr>
      <w:tr w:rsidR="00B16676" w:rsidRPr="00F528A7" w:rsidTr="008D3E58">
        <w:tc>
          <w:tcPr>
            <w:tcW w:w="8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6676" w:rsidRPr="00F528A7" w:rsidRDefault="00B16676" w:rsidP="008D3E5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bookmarkStart w:id="0" w:name="_GoBack" w:colFirst="0" w:colLast="2"/>
            <w:r w:rsidRPr="00F528A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6676" w:rsidRPr="00F528A7" w:rsidRDefault="00B16676" w:rsidP="008D3E5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8A7">
              <w:rPr>
                <w:rFonts w:ascii="Times New Roman" w:hAnsi="Times New Roman"/>
                <w:sz w:val="28"/>
                <w:szCs w:val="28"/>
              </w:rPr>
              <w:t>571401.03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16676" w:rsidRPr="00F528A7" w:rsidRDefault="00B16676" w:rsidP="008D3E5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8A7">
              <w:rPr>
                <w:rFonts w:ascii="Times New Roman" w:hAnsi="Times New Roman"/>
                <w:sz w:val="28"/>
                <w:szCs w:val="28"/>
              </w:rPr>
              <w:t>4239539.03</w:t>
            </w:r>
          </w:p>
        </w:tc>
      </w:tr>
      <w:tr w:rsidR="00B16676" w:rsidRPr="00F528A7" w:rsidTr="008D3E58">
        <w:tc>
          <w:tcPr>
            <w:tcW w:w="8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6676" w:rsidRPr="00F528A7" w:rsidRDefault="00B16676" w:rsidP="008D3E5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8A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6676" w:rsidRPr="00F528A7" w:rsidRDefault="00B16676" w:rsidP="008D3E5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8A7">
              <w:rPr>
                <w:rFonts w:ascii="Times New Roman" w:hAnsi="Times New Roman"/>
                <w:sz w:val="28"/>
                <w:szCs w:val="28"/>
              </w:rPr>
              <w:t>571402.34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16676" w:rsidRPr="00F528A7" w:rsidRDefault="00B16676" w:rsidP="008D3E5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8A7">
              <w:rPr>
                <w:rFonts w:ascii="Times New Roman" w:hAnsi="Times New Roman"/>
                <w:sz w:val="28"/>
                <w:szCs w:val="28"/>
              </w:rPr>
              <w:t>4239540.55</w:t>
            </w:r>
          </w:p>
        </w:tc>
      </w:tr>
      <w:tr w:rsidR="00B16676" w:rsidRPr="00F528A7" w:rsidTr="008D3E58">
        <w:tc>
          <w:tcPr>
            <w:tcW w:w="8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6676" w:rsidRPr="00F528A7" w:rsidRDefault="00B16676" w:rsidP="008D3E5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8A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6676" w:rsidRPr="00F528A7" w:rsidRDefault="00B16676" w:rsidP="008D3E5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8A7">
              <w:rPr>
                <w:rFonts w:ascii="Times New Roman" w:hAnsi="Times New Roman"/>
                <w:sz w:val="28"/>
                <w:szCs w:val="28"/>
              </w:rPr>
              <w:t>571399.30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16676" w:rsidRPr="00F528A7" w:rsidRDefault="00B16676" w:rsidP="008D3E5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8A7">
              <w:rPr>
                <w:rFonts w:ascii="Times New Roman" w:hAnsi="Times New Roman"/>
                <w:sz w:val="28"/>
                <w:szCs w:val="28"/>
              </w:rPr>
              <w:t>4239543.16</w:t>
            </w:r>
          </w:p>
        </w:tc>
      </w:tr>
      <w:tr w:rsidR="00B16676" w:rsidRPr="00F528A7" w:rsidTr="008D3E58">
        <w:tc>
          <w:tcPr>
            <w:tcW w:w="8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6676" w:rsidRPr="00F528A7" w:rsidRDefault="00B16676" w:rsidP="008D3E5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8A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6676" w:rsidRPr="00F528A7" w:rsidRDefault="00B16676" w:rsidP="008D3E5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8A7">
              <w:rPr>
                <w:rFonts w:ascii="Times New Roman" w:hAnsi="Times New Roman"/>
                <w:sz w:val="28"/>
                <w:szCs w:val="28"/>
              </w:rPr>
              <w:t>571398.00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16676" w:rsidRPr="00F528A7" w:rsidRDefault="00B16676" w:rsidP="008D3E5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528A7">
              <w:rPr>
                <w:rFonts w:ascii="Times New Roman" w:hAnsi="Times New Roman"/>
                <w:sz w:val="28"/>
                <w:szCs w:val="28"/>
              </w:rPr>
              <w:t>4239541.64</w:t>
            </w:r>
          </w:p>
        </w:tc>
      </w:tr>
      <w:bookmarkEnd w:id="0"/>
    </w:tbl>
    <w:p w:rsidR="00B16676" w:rsidRPr="00431D01" w:rsidRDefault="00B16676" w:rsidP="00886DDA">
      <w:pPr>
        <w:rPr>
          <w:i/>
        </w:rPr>
      </w:pPr>
    </w:p>
    <w:sectPr w:rsidR="00B16676" w:rsidRPr="00431D01" w:rsidSect="00DB0347">
      <w:pgSz w:w="11906" w:h="16838"/>
      <w:pgMar w:top="1134" w:right="424" w:bottom="1134" w:left="156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86DDA"/>
    <w:rsid w:val="00233223"/>
    <w:rsid w:val="002A4971"/>
    <w:rsid w:val="00305D54"/>
    <w:rsid w:val="003441AC"/>
    <w:rsid w:val="003918F0"/>
    <w:rsid w:val="003933B4"/>
    <w:rsid w:val="00431D01"/>
    <w:rsid w:val="00432685"/>
    <w:rsid w:val="005979B8"/>
    <w:rsid w:val="006428DF"/>
    <w:rsid w:val="0069508E"/>
    <w:rsid w:val="006D115B"/>
    <w:rsid w:val="007F376A"/>
    <w:rsid w:val="00886DDA"/>
    <w:rsid w:val="008D3E58"/>
    <w:rsid w:val="009005C9"/>
    <w:rsid w:val="0098605B"/>
    <w:rsid w:val="009E4F2A"/>
    <w:rsid w:val="00AB58A9"/>
    <w:rsid w:val="00AD6D2B"/>
    <w:rsid w:val="00B16676"/>
    <w:rsid w:val="00B802EA"/>
    <w:rsid w:val="00B94FBB"/>
    <w:rsid w:val="00C71FC2"/>
    <w:rsid w:val="00D174F7"/>
    <w:rsid w:val="00DB0347"/>
    <w:rsid w:val="00DB7042"/>
    <w:rsid w:val="00F528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6D2B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886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86DD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</TotalTime>
  <Pages>1</Pages>
  <Words>59</Words>
  <Characters>337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</dc:creator>
  <cp:keywords/>
  <dc:description/>
  <cp:lastModifiedBy>wisarg</cp:lastModifiedBy>
  <cp:revision>5</cp:revision>
  <dcterms:created xsi:type="dcterms:W3CDTF">2025-01-10T07:50:00Z</dcterms:created>
  <dcterms:modified xsi:type="dcterms:W3CDTF">2025-01-16T07:59:00Z</dcterms:modified>
</cp:coreProperties>
</file>